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11" w:rsidRPr="00783277" w:rsidRDefault="00150411" w:rsidP="0059662F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150411" w:rsidRPr="00783277" w:rsidRDefault="00150411" w:rsidP="0059662F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224/11.02-04/15-34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7616E2">
        <w:rPr>
          <w:rFonts w:ascii="Times New Roman" w:hAnsi="Times New Roman" w:cs="Times New Roman"/>
          <w:spacing w:val="-6"/>
        </w:rPr>
        <w:t xml:space="preserve">термоэлектрических преобразователей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150411" w:rsidRPr="00783277" w:rsidRDefault="00150411" w:rsidP="0059662F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150411" w:rsidRPr="00783277" w:rsidRDefault="00150411" w:rsidP="0059662F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150411" w:rsidRPr="00C753F6" w:rsidRDefault="00150411" w:rsidP="005966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>Камина Ирина Александровна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247A47">
        <w:rPr>
          <w:rFonts w:ascii="Times New Roman" w:hAnsi="Times New Roman" w:cs="Times New Roman"/>
          <w:color w:val="000000"/>
          <w:lang w:val="en-US"/>
        </w:rPr>
        <w:t>nignatova</w:t>
      </w:r>
      <w:r w:rsidRPr="00247A47">
        <w:rPr>
          <w:rFonts w:ascii="Times New Roman" w:hAnsi="Times New Roman" w:cs="Times New Roman"/>
          <w:color w:val="000000"/>
        </w:rPr>
        <w:t>@</w:t>
      </w:r>
      <w:r w:rsidRPr="00247A47">
        <w:rPr>
          <w:rFonts w:ascii="Times New Roman" w:hAnsi="Times New Roman" w:cs="Times New Roman"/>
          <w:color w:val="000000"/>
          <w:lang w:val="en-US"/>
        </w:rPr>
        <w:t>ippe</w:t>
      </w:r>
      <w:r w:rsidRPr="00247A47">
        <w:rPr>
          <w:rFonts w:ascii="Times New Roman" w:hAnsi="Times New Roman" w:cs="Times New Roman"/>
          <w:color w:val="000000"/>
        </w:rPr>
        <w:t>.</w:t>
      </w:r>
      <w:r w:rsidRPr="00247A47">
        <w:rPr>
          <w:rFonts w:ascii="Times New Roman" w:hAnsi="Times New Roman" w:cs="Times New Roman"/>
          <w:color w:val="000000"/>
          <w:lang w:val="en-US"/>
        </w:rPr>
        <w:t>ru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150411" w:rsidRPr="007E0569" w:rsidRDefault="00150411" w:rsidP="0059662F">
      <w:pPr>
        <w:numPr>
          <w:ilvl w:val="0"/>
          <w:numId w:val="1"/>
        </w:numPr>
        <w:tabs>
          <w:tab w:val="clear" w:pos="1070"/>
          <w:tab w:val="num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7616E2">
        <w:rPr>
          <w:rFonts w:ascii="Times New Roman" w:hAnsi="Times New Roman" w:cs="Times New Roman"/>
        </w:rPr>
        <w:t>термоэлектрических преобразователей</w:t>
      </w:r>
      <w:r>
        <w:rPr>
          <w:rFonts w:ascii="Times New Roman" w:hAnsi="Times New Roman" w:cs="Times New Roman"/>
        </w:rPr>
        <w:t>.</w:t>
      </w:r>
    </w:p>
    <w:p w:rsidR="00150411" w:rsidRPr="007E0569" w:rsidRDefault="00150411" w:rsidP="0059662F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7616E2">
        <w:rPr>
          <w:rFonts w:ascii="Times New Roman" w:hAnsi="Times New Roman" w:cs="Times New Roman"/>
        </w:rPr>
        <w:t>31</w:t>
      </w:r>
      <w:r w:rsidRPr="00BB49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марта</w:t>
      </w:r>
      <w:r w:rsidRPr="00BB4957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150411" w:rsidRPr="00783277" w:rsidRDefault="00150411" w:rsidP="005966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150411" w:rsidRPr="00783277" w:rsidRDefault="00150411" w:rsidP="005966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150411" w:rsidRPr="00783277" w:rsidRDefault="00150411" w:rsidP="005966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150411" w:rsidRPr="00783277" w:rsidRDefault="00150411" w:rsidP="0059662F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616E2">
        <w:rPr>
          <w:rFonts w:ascii="Times New Roman" w:hAnsi="Times New Roman" w:cs="Times New Roman"/>
        </w:rPr>
        <w:t xml:space="preserve">102 254,36 (Сто две тысячи двести пятьдесят четыре рубля 36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150411" w:rsidRPr="00783277" w:rsidRDefault="00150411" w:rsidP="0059662F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7616E2"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 </w:t>
      </w:r>
      <w:r w:rsidRPr="007616E2">
        <w:rPr>
          <w:rFonts w:ascii="Times New Roman" w:hAnsi="Times New Roman" w:cs="Times New Roman"/>
        </w:rPr>
        <w:t>656,24 (Восемьдесят шесть тысяч шестьсот пятьдесят шесть рублей 24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ейки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150411" w:rsidRPr="00783277" w:rsidRDefault="00150411" w:rsidP="0059662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150411" w:rsidRDefault="00150411" w:rsidP="00F04A9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150411" w:rsidRPr="00F04A9E" w:rsidRDefault="00150411" w:rsidP="00F04A9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150411" w:rsidRPr="00783277" w:rsidRDefault="00150411" w:rsidP="0059662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F04A9E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150411" w:rsidRPr="00783277" w:rsidRDefault="00150411" w:rsidP="0059662F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F93675"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04A9E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59662F">
        <w:rPr>
          <w:rFonts w:ascii="Times New Roman" w:hAnsi="Times New Roman" w:cs="Times New Roman"/>
          <w:spacing w:val="-6"/>
          <w:highlight w:val="yellow"/>
        </w:rPr>
        <w:t>10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04A9E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59662F">
        <w:rPr>
          <w:rFonts w:ascii="Times New Roman" w:hAnsi="Times New Roman" w:cs="Times New Roman"/>
          <w:spacing w:val="-6"/>
          <w:highlight w:val="yellow"/>
        </w:rPr>
        <w:t>10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04A9E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04A9E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04A9E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04A9E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50411" w:rsidRPr="00783277" w:rsidRDefault="00150411" w:rsidP="005966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04A9E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150411" w:rsidRDefault="00150411">
      <w:pPr>
        <w:rPr>
          <w:rFonts w:cs="Times New Roman"/>
        </w:rPr>
      </w:pPr>
    </w:p>
    <w:sectPr w:rsidR="00150411" w:rsidSect="00C91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953"/>
    <w:rsid w:val="00015C9E"/>
    <w:rsid w:val="00023953"/>
    <w:rsid w:val="000E1028"/>
    <w:rsid w:val="00150411"/>
    <w:rsid w:val="001F4D81"/>
    <w:rsid w:val="00247A47"/>
    <w:rsid w:val="0059662F"/>
    <w:rsid w:val="007572C3"/>
    <w:rsid w:val="007616E2"/>
    <w:rsid w:val="007757DE"/>
    <w:rsid w:val="00783277"/>
    <w:rsid w:val="007C112F"/>
    <w:rsid w:val="007E0569"/>
    <w:rsid w:val="008E3C0C"/>
    <w:rsid w:val="009E1518"/>
    <w:rsid w:val="00AF2D02"/>
    <w:rsid w:val="00BB4957"/>
    <w:rsid w:val="00C572F3"/>
    <w:rsid w:val="00C753F6"/>
    <w:rsid w:val="00C9116E"/>
    <w:rsid w:val="00D42E6F"/>
    <w:rsid w:val="00F04A9E"/>
    <w:rsid w:val="00F26FEC"/>
    <w:rsid w:val="00F9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62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11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420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806</Words>
  <Characters>4596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5</cp:revision>
  <cp:lastPrinted>2015-01-28T07:20:00Z</cp:lastPrinted>
  <dcterms:created xsi:type="dcterms:W3CDTF">2015-01-21T13:33:00Z</dcterms:created>
  <dcterms:modified xsi:type="dcterms:W3CDTF">2015-01-28T07:22:00Z</dcterms:modified>
</cp:coreProperties>
</file>